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BAB" w:rsidRDefault="004A0BAB" w:rsidP="004A0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FERROUR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A0BAB" w:rsidRDefault="004A0BAB" w:rsidP="004A0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BAB" w:rsidRDefault="004A0BAB" w:rsidP="004A0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5928" w:rsidRDefault="00AE5928" w:rsidP="00AE59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Newark,</w:t>
      </w:r>
    </w:p>
    <w:p w:rsidR="00AE5928" w:rsidRDefault="00AE5928" w:rsidP="00AE59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Nottinghamshire, into the lands of the late Baldwin Freville(q.v.), son</w:t>
      </w:r>
    </w:p>
    <w:p w:rsidR="00AE5928" w:rsidRDefault="00AE5928" w:rsidP="00AE59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Baldwin </w:t>
      </w:r>
      <w:proofErr w:type="gramStart"/>
      <w:r>
        <w:rPr>
          <w:rFonts w:ascii="Times New Roman" w:hAnsi="Times New Roman" w:cs="Times New Roman"/>
          <w:sz w:val="24"/>
          <w:szCs w:val="24"/>
        </w:rPr>
        <w:t>Freville(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AE5928" w:rsidRDefault="00AE5928" w:rsidP="00AE59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F0F1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21-134)</w:t>
      </w:r>
    </w:p>
    <w:p w:rsidR="004A0BAB" w:rsidRDefault="004A0BAB" w:rsidP="004A0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Bedford into lands</w:t>
      </w:r>
    </w:p>
    <w:p w:rsidR="004A0BAB" w:rsidRDefault="004A0BAB" w:rsidP="004A0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Thomas Aylesbury(q.v.).</w:t>
      </w:r>
    </w:p>
    <w:p w:rsidR="004A0BAB" w:rsidRDefault="004A0BAB" w:rsidP="004A0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7909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21-102 )</w:t>
      </w:r>
    </w:p>
    <w:p w:rsidR="004A0BAB" w:rsidRDefault="004A0BAB" w:rsidP="004A0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BAB" w:rsidRDefault="004A0BAB" w:rsidP="004A0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4A0BAB" w:rsidP="004A0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2015</w:t>
      </w:r>
    </w:p>
    <w:p w:rsidR="00AE5928" w:rsidRPr="004A0BAB" w:rsidRDefault="00AE5928" w:rsidP="004A0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January 2016</w:t>
      </w:r>
      <w:bookmarkStart w:id="0" w:name="_GoBack"/>
      <w:bookmarkEnd w:id="0"/>
    </w:p>
    <w:sectPr w:rsidR="00AE5928" w:rsidRPr="004A0B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BAB" w:rsidRDefault="004A0BAB" w:rsidP="00564E3C">
      <w:pPr>
        <w:spacing w:after="0" w:line="240" w:lineRule="auto"/>
      </w:pPr>
      <w:r>
        <w:separator/>
      </w:r>
    </w:p>
  </w:endnote>
  <w:endnote w:type="continuationSeparator" w:id="0">
    <w:p w:rsidR="004A0BAB" w:rsidRDefault="004A0BA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E5928">
      <w:rPr>
        <w:rFonts w:ascii="Times New Roman" w:hAnsi="Times New Roman" w:cs="Times New Roman"/>
        <w:noProof/>
        <w:sz w:val="24"/>
        <w:szCs w:val="24"/>
      </w:rPr>
      <w:t>29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BAB" w:rsidRDefault="004A0BAB" w:rsidP="00564E3C">
      <w:pPr>
        <w:spacing w:after="0" w:line="240" w:lineRule="auto"/>
      </w:pPr>
      <w:r>
        <w:separator/>
      </w:r>
    </w:p>
  </w:footnote>
  <w:footnote w:type="continuationSeparator" w:id="0">
    <w:p w:rsidR="004A0BAB" w:rsidRDefault="004A0BA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BAB"/>
    <w:rsid w:val="00372DC6"/>
    <w:rsid w:val="004A0BAB"/>
    <w:rsid w:val="00564E3C"/>
    <w:rsid w:val="0064591D"/>
    <w:rsid w:val="00AE592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43831"/>
  <w15:chartTrackingRefBased/>
  <w15:docId w15:val="{FB8E1531-7E68-4E52-89B6-C9A586994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A0B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2015-11-15T20:22:00Z</dcterms:created>
  <dcterms:modified xsi:type="dcterms:W3CDTF">2016-01-29T20:33:00Z</dcterms:modified>
</cp:coreProperties>
</file>